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994" w:rsidRDefault="00B50994"/>
    <w:tbl>
      <w:tblPr>
        <w:tblW w:w="9678" w:type="dxa"/>
        <w:tblInd w:w="-1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678"/>
      </w:tblGrid>
      <w:tr w:rsidR="00B50994" w:rsidRPr="00EC271E" w:rsidTr="00AF3A3D">
        <w:trPr>
          <w:trHeight w:val="185"/>
        </w:trPr>
        <w:tc>
          <w:tcPr>
            <w:tcW w:w="6228" w:type="dxa"/>
          </w:tcPr>
          <w:p w:rsidR="00B50994" w:rsidRPr="00EC271E" w:rsidRDefault="00B50994" w:rsidP="005E1C57">
            <w:pPr>
              <w:pStyle w:val="NoSpacing"/>
              <w:jc w:val="both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                                                                                                        Приложение 8</w:t>
            </w:r>
          </w:p>
        </w:tc>
      </w:tr>
      <w:tr w:rsidR="00B50994" w:rsidRPr="00EC271E" w:rsidTr="00AF3A3D">
        <w:trPr>
          <w:trHeight w:val="218"/>
        </w:trPr>
        <w:tc>
          <w:tcPr>
            <w:tcW w:w="6228" w:type="dxa"/>
          </w:tcPr>
          <w:p w:rsidR="00B50994" w:rsidRPr="00EC271E" w:rsidRDefault="00B50994" w:rsidP="00AF3A3D">
            <w:pPr>
              <w:pStyle w:val="NoSpacing"/>
              <w:jc w:val="both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                                                                                                        к решению Думы </w:t>
            </w:r>
          </w:p>
        </w:tc>
      </w:tr>
      <w:tr w:rsidR="00B50994" w:rsidRPr="00EC271E" w:rsidTr="00AF3A3D">
        <w:trPr>
          <w:trHeight w:val="206"/>
        </w:trPr>
        <w:tc>
          <w:tcPr>
            <w:tcW w:w="6228" w:type="dxa"/>
          </w:tcPr>
          <w:p w:rsidR="00B50994" w:rsidRPr="00EC271E" w:rsidRDefault="00B50994" w:rsidP="00AF3A3D">
            <w:pPr>
              <w:pStyle w:val="NoSpacing"/>
              <w:jc w:val="both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                                                                                                        города Мегиона </w:t>
            </w:r>
          </w:p>
        </w:tc>
      </w:tr>
      <w:tr w:rsidR="00B50994" w:rsidRPr="00EC271E" w:rsidTr="00AF3A3D">
        <w:trPr>
          <w:trHeight w:val="228"/>
        </w:trPr>
        <w:tc>
          <w:tcPr>
            <w:tcW w:w="6228" w:type="dxa"/>
          </w:tcPr>
          <w:p w:rsidR="00B50994" w:rsidRPr="00EC271E" w:rsidRDefault="00B50994" w:rsidP="00AF3A3D">
            <w:pPr>
              <w:pStyle w:val="NoSpacing"/>
              <w:jc w:val="both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                                                                                                        от </w:t>
            </w:r>
            <w:r>
              <w:rPr>
                <w:sz w:val="24"/>
                <w:szCs w:val="24"/>
              </w:rPr>
              <w:t>27.12.</w:t>
            </w:r>
            <w:r w:rsidRPr="00EC271E">
              <w:rPr>
                <w:sz w:val="24"/>
                <w:szCs w:val="24"/>
              </w:rPr>
              <w:t xml:space="preserve"> 2010 года №</w:t>
            </w:r>
            <w:r>
              <w:rPr>
                <w:sz w:val="24"/>
                <w:szCs w:val="24"/>
              </w:rPr>
              <w:t>104</w:t>
            </w:r>
            <w:r w:rsidRPr="00EC271E">
              <w:rPr>
                <w:sz w:val="24"/>
                <w:szCs w:val="24"/>
              </w:rPr>
              <w:t xml:space="preserve">                               </w:t>
            </w:r>
          </w:p>
        </w:tc>
      </w:tr>
    </w:tbl>
    <w:p w:rsidR="00B50994" w:rsidRDefault="00B50994"/>
    <w:p w:rsidR="00B50994" w:rsidRDefault="00B50994"/>
    <w:p w:rsidR="00B50994" w:rsidRPr="00EB3FB6" w:rsidRDefault="00B50994" w:rsidP="00EB3FB6">
      <w:pPr>
        <w:pStyle w:val="NoSpacing"/>
        <w:jc w:val="center"/>
        <w:rPr>
          <w:b/>
          <w:sz w:val="24"/>
          <w:szCs w:val="24"/>
        </w:rPr>
      </w:pPr>
      <w:r w:rsidRPr="00EB3FB6">
        <w:rPr>
          <w:b/>
          <w:sz w:val="24"/>
          <w:szCs w:val="24"/>
        </w:rPr>
        <w:t>Верхний предел муниципального внутреннего долга</w:t>
      </w:r>
    </w:p>
    <w:p w:rsidR="00B50994" w:rsidRPr="00EB3FB6" w:rsidRDefault="00B50994" w:rsidP="00EB3FB6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Pr="00EB3FB6">
        <w:rPr>
          <w:b/>
          <w:sz w:val="24"/>
          <w:szCs w:val="24"/>
        </w:rPr>
        <w:t>ородского округа город Мегион</w:t>
      </w:r>
    </w:p>
    <w:p w:rsidR="00B50994" w:rsidRPr="00EB3FB6" w:rsidRDefault="00B50994" w:rsidP="00EB3FB6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Pr="00EB3FB6">
        <w:rPr>
          <w:b/>
          <w:sz w:val="24"/>
          <w:szCs w:val="24"/>
        </w:rPr>
        <w:t>а 01.01.201</w:t>
      </w:r>
      <w:r>
        <w:rPr>
          <w:b/>
          <w:sz w:val="24"/>
          <w:szCs w:val="24"/>
        </w:rPr>
        <w:t>3</w:t>
      </w:r>
      <w:r w:rsidRPr="00EB3FB6">
        <w:rPr>
          <w:b/>
          <w:sz w:val="24"/>
          <w:szCs w:val="24"/>
        </w:rPr>
        <w:t xml:space="preserve"> года</w:t>
      </w:r>
      <w:r>
        <w:rPr>
          <w:b/>
          <w:sz w:val="24"/>
          <w:szCs w:val="24"/>
        </w:rPr>
        <w:t xml:space="preserve"> и 01.01.2014 года</w:t>
      </w:r>
    </w:p>
    <w:p w:rsidR="00B50994" w:rsidRDefault="00B50994">
      <w: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5421"/>
        <w:gridCol w:w="1590"/>
        <w:gridCol w:w="1601"/>
      </w:tblGrid>
      <w:tr w:rsidR="00B50994" w:rsidRPr="00EC271E" w:rsidTr="00EC271E">
        <w:trPr>
          <w:trHeight w:val="510"/>
        </w:trPr>
        <w:tc>
          <w:tcPr>
            <w:tcW w:w="959" w:type="dxa"/>
            <w:vMerge w:val="restart"/>
          </w:tcPr>
          <w:p w:rsidR="00B50994" w:rsidRPr="00EC271E" w:rsidRDefault="00B50994" w:rsidP="00EC271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C271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421" w:type="dxa"/>
            <w:vMerge w:val="restart"/>
          </w:tcPr>
          <w:p w:rsidR="00B50994" w:rsidRPr="00EC271E" w:rsidRDefault="00B50994" w:rsidP="00EC27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C271E">
              <w:rPr>
                <w:b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3191" w:type="dxa"/>
            <w:gridSpan w:val="2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</w:t>
            </w:r>
          </w:p>
          <w:p w:rsidR="00B50994" w:rsidRPr="00EC271E" w:rsidRDefault="00B50994" w:rsidP="00EC271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   </w:t>
            </w:r>
            <w:r w:rsidRPr="00EC271E">
              <w:rPr>
                <w:b/>
                <w:sz w:val="24"/>
                <w:szCs w:val="24"/>
              </w:rPr>
              <w:t>Сумма (тыс.руб)</w:t>
            </w: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50994" w:rsidRPr="00EC271E" w:rsidTr="00EC271E">
        <w:trPr>
          <w:trHeight w:val="315"/>
        </w:trPr>
        <w:tc>
          <w:tcPr>
            <w:tcW w:w="959" w:type="dxa"/>
            <w:vMerge/>
          </w:tcPr>
          <w:p w:rsidR="00B50994" w:rsidRPr="00EC271E" w:rsidRDefault="00B50994" w:rsidP="00EC271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421" w:type="dxa"/>
            <w:vMerge/>
          </w:tcPr>
          <w:p w:rsidR="00B50994" w:rsidRPr="00EC271E" w:rsidRDefault="00B50994" w:rsidP="00EC27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90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    на 01.01.2013г.</w:t>
            </w:r>
          </w:p>
        </w:tc>
        <w:tc>
          <w:tcPr>
            <w:tcW w:w="1601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 на</w:t>
            </w: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>01.01.2014г.</w:t>
            </w:r>
          </w:p>
        </w:tc>
      </w:tr>
      <w:tr w:rsidR="00B50994" w:rsidRPr="00EC271E" w:rsidTr="00EC271E">
        <w:tc>
          <w:tcPr>
            <w:tcW w:w="959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>1.</w:t>
            </w:r>
          </w:p>
        </w:tc>
        <w:tc>
          <w:tcPr>
            <w:tcW w:w="5421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590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       0,00</w:t>
            </w:r>
          </w:p>
        </w:tc>
        <w:tc>
          <w:tcPr>
            <w:tcW w:w="1601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      0,00</w:t>
            </w:r>
          </w:p>
        </w:tc>
      </w:tr>
      <w:tr w:rsidR="00B50994" w:rsidRPr="00EC271E" w:rsidTr="00EC271E">
        <w:tc>
          <w:tcPr>
            <w:tcW w:w="959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>2.</w:t>
            </w:r>
          </w:p>
        </w:tc>
        <w:tc>
          <w:tcPr>
            <w:tcW w:w="5421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>Бюджетные кредиты, полученные от других уровней бюджетов бюджетной системы Российской Федерации</w:t>
            </w:r>
          </w:p>
        </w:tc>
        <w:tc>
          <w:tcPr>
            <w:tcW w:w="1590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        </w:t>
            </w: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144 972,50       </w:t>
            </w:r>
          </w:p>
        </w:tc>
        <w:tc>
          <w:tcPr>
            <w:tcW w:w="1601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157 055,30</w:t>
            </w:r>
          </w:p>
        </w:tc>
      </w:tr>
      <w:tr w:rsidR="00B50994" w:rsidRPr="00EC271E" w:rsidTr="00EC271E">
        <w:tc>
          <w:tcPr>
            <w:tcW w:w="959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>В том числе фактически получено:</w:t>
            </w:r>
          </w:p>
        </w:tc>
        <w:tc>
          <w:tcPr>
            <w:tcW w:w="1590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       0,00</w:t>
            </w:r>
          </w:p>
        </w:tc>
        <w:tc>
          <w:tcPr>
            <w:tcW w:w="1601" w:type="dxa"/>
          </w:tcPr>
          <w:p w:rsidR="00B50994" w:rsidRPr="00EC271E" w:rsidRDefault="00B50994" w:rsidP="00EC271E">
            <w:pPr>
              <w:spacing w:after="0" w:line="240" w:lineRule="auto"/>
              <w:ind w:left="12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       0,00</w:t>
            </w:r>
          </w:p>
        </w:tc>
      </w:tr>
      <w:tr w:rsidR="00B50994" w:rsidRPr="00EC271E" w:rsidTr="00EC271E">
        <w:tc>
          <w:tcPr>
            <w:tcW w:w="959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>3.</w:t>
            </w:r>
          </w:p>
        </w:tc>
        <w:tc>
          <w:tcPr>
            <w:tcW w:w="5421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>Муниципальные гарантии городского округа город Мегион</w:t>
            </w:r>
          </w:p>
        </w:tc>
        <w:tc>
          <w:tcPr>
            <w:tcW w:w="1590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      0,00</w:t>
            </w:r>
          </w:p>
        </w:tc>
        <w:tc>
          <w:tcPr>
            <w:tcW w:w="1601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ind w:left="12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       0,00</w:t>
            </w:r>
          </w:p>
        </w:tc>
      </w:tr>
      <w:tr w:rsidR="00B50994" w:rsidRPr="00EC271E" w:rsidTr="00EC271E">
        <w:tc>
          <w:tcPr>
            <w:tcW w:w="959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>4.</w:t>
            </w:r>
          </w:p>
        </w:tc>
        <w:tc>
          <w:tcPr>
            <w:tcW w:w="5421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Погашение кредита в 2012,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EC271E">
                <w:rPr>
                  <w:sz w:val="24"/>
                  <w:szCs w:val="24"/>
                </w:rPr>
                <w:t>2013 г</w:t>
              </w:r>
            </w:smartTag>
            <w:r w:rsidRPr="00EC271E">
              <w:rPr>
                <w:sz w:val="24"/>
                <w:szCs w:val="24"/>
              </w:rPr>
              <w:t>.г.</w:t>
            </w:r>
          </w:p>
        </w:tc>
        <w:tc>
          <w:tcPr>
            <w:tcW w:w="1590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50 000,00        </w:t>
            </w:r>
          </w:p>
        </w:tc>
        <w:tc>
          <w:tcPr>
            <w:tcW w:w="1601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  50 000,00</w:t>
            </w:r>
          </w:p>
        </w:tc>
      </w:tr>
      <w:tr w:rsidR="00B50994" w:rsidRPr="00EC271E" w:rsidTr="00EC271E">
        <w:tc>
          <w:tcPr>
            <w:tcW w:w="959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>5.</w:t>
            </w:r>
          </w:p>
        </w:tc>
        <w:tc>
          <w:tcPr>
            <w:tcW w:w="5421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Общая сумма долга </w:t>
            </w:r>
          </w:p>
        </w:tc>
        <w:tc>
          <w:tcPr>
            <w:tcW w:w="1590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193 789,50           </w:t>
            </w:r>
          </w:p>
        </w:tc>
        <w:tc>
          <w:tcPr>
            <w:tcW w:w="1601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  <w:r w:rsidRPr="00EC271E">
              <w:rPr>
                <w:sz w:val="24"/>
                <w:szCs w:val="24"/>
              </w:rPr>
              <w:t xml:space="preserve">   300 844,80</w:t>
            </w:r>
          </w:p>
        </w:tc>
      </w:tr>
      <w:tr w:rsidR="00B50994" w:rsidRPr="00EC271E" w:rsidTr="00EC271E">
        <w:tc>
          <w:tcPr>
            <w:tcW w:w="959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01" w:type="dxa"/>
          </w:tcPr>
          <w:p w:rsidR="00B50994" w:rsidRPr="00EC271E" w:rsidRDefault="00B50994" w:rsidP="00EC27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B50994" w:rsidRPr="003E3B3B" w:rsidRDefault="00B50994">
      <w:pPr>
        <w:rPr>
          <w:sz w:val="24"/>
          <w:szCs w:val="24"/>
        </w:rPr>
      </w:pPr>
    </w:p>
    <w:p w:rsidR="00B50994" w:rsidRPr="003E3B3B" w:rsidRDefault="00B50994">
      <w:pPr>
        <w:rPr>
          <w:sz w:val="24"/>
          <w:szCs w:val="24"/>
        </w:rPr>
      </w:pPr>
    </w:p>
    <w:p w:rsidR="00B50994" w:rsidRPr="00077994" w:rsidRDefault="00B50994">
      <w:pPr>
        <w:rPr>
          <w:color w:val="FFFFFF"/>
        </w:rPr>
      </w:pPr>
      <w:r w:rsidRPr="00077994">
        <w:rPr>
          <w:color w:val="FFFFFF"/>
          <w:sz w:val="24"/>
          <w:szCs w:val="24"/>
        </w:rPr>
        <w:t>Директор департамента финансов                                                                       Н.А.Март</w:t>
      </w:r>
      <w:r w:rsidRPr="00077994">
        <w:rPr>
          <w:color w:val="FFFFFF"/>
        </w:rPr>
        <w:t>ынюк</w:t>
      </w:r>
    </w:p>
    <w:p w:rsidR="00B50994" w:rsidRPr="00077994" w:rsidRDefault="00B50994">
      <w:pPr>
        <w:rPr>
          <w:color w:val="FFFFFF"/>
        </w:rPr>
      </w:pPr>
    </w:p>
    <w:p w:rsidR="00B50994" w:rsidRPr="00077994" w:rsidRDefault="00B50994">
      <w:pPr>
        <w:rPr>
          <w:color w:val="FFFFFF"/>
        </w:rPr>
      </w:pPr>
    </w:p>
    <w:p w:rsidR="00B50994" w:rsidRPr="00077994" w:rsidRDefault="00B50994">
      <w:pPr>
        <w:rPr>
          <w:color w:val="FFFFFF"/>
        </w:rPr>
      </w:pPr>
    </w:p>
    <w:p w:rsidR="00B50994" w:rsidRPr="00077994" w:rsidRDefault="00B50994">
      <w:pPr>
        <w:rPr>
          <w:color w:val="FFFFFF"/>
        </w:rPr>
      </w:pPr>
    </w:p>
    <w:p w:rsidR="00B50994" w:rsidRPr="00077994" w:rsidRDefault="00B50994">
      <w:pPr>
        <w:rPr>
          <w:color w:val="FFFFFF"/>
        </w:rPr>
      </w:pPr>
    </w:p>
    <w:p w:rsidR="00B50994" w:rsidRPr="00077994" w:rsidRDefault="00B50994" w:rsidP="00254E64">
      <w:pPr>
        <w:pStyle w:val="NoSpacing"/>
        <w:jc w:val="both"/>
        <w:rPr>
          <w:color w:val="FFFFFF"/>
          <w:sz w:val="20"/>
          <w:szCs w:val="20"/>
        </w:rPr>
      </w:pPr>
      <w:r w:rsidRPr="00077994">
        <w:rPr>
          <w:color w:val="FFFFFF"/>
          <w:sz w:val="20"/>
          <w:szCs w:val="20"/>
        </w:rPr>
        <w:t>Исполнитель:</w:t>
      </w:r>
    </w:p>
    <w:p w:rsidR="00B50994" w:rsidRPr="00077994" w:rsidRDefault="00B50994" w:rsidP="00254E64">
      <w:pPr>
        <w:pStyle w:val="NoSpacing"/>
        <w:jc w:val="both"/>
        <w:rPr>
          <w:color w:val="FFFFFF"/>
          <w:sz w:val="20"/>
          <w:szCs w:val="20"/>
        </w:rPr>
      </w:pPr>
      <w:r w:rsidRPr="00077994">
        <w:rPr>
          <w:color w:val="FFFFFF"/>
          <w:sz w:val="20"/>
          <w:szCs w:val="20"/>
        </w:rPr>
        <w:t>Начальник управления бюджетного планирования</w:t>
      </w:r>
    </w:p>
    <w:p w:rsidR="00B50994" w:rsidRPr="00077994" w:rsidRDefault="00B50994" w:rsidP="00254E64">
      <w:pPr>
        <w:pStyle w:val="NoSpacing"/>
        <w:jc w:val="both"/>
        <w:rPr>
          <w:color w:val="FFFFFF"/>
          <w:sz w:val="20"/>
          <w:szCs w:val="20"/>
        </w:rPr>
      </w:pPr>
      <w:r w:rsidRPr="00077994">
        <w:rPr>
          <w:color w:val="FFFFFF"/>
          <w:sz w:val="20"/>
          <w:szCs w:val="20"/>
        </w:rPr>
        <w:t>Лилия Вазимовна Пастух</w:t>
      </w:r>
    </w:p>
    <w:p w:rsidR="00B50994" w:rsidRPr="00077994" w:rsidRDefault="00B50994">
      <w:pPr>
        <w:rPr>
          <w:color w:val="FFFFFF"/>
        </w:rPr>
      </w:pPr>
    </w:p>
    <w:sectPr w:rsidR="00B50994" w:rsidRPr="00077994" w:rsidSect="0058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3FB6"/>
    <w:rsid w:val="00015032"/>
    <w:rsid w:val="00077994"/>
    <w:rsid w:val="000D3E69"/>
    <w:rsid w:val="001339E5"/>
    <w:rsid w:val="00253AE2"/>
    <w:rsid w:val="00254E64"/>
    <w:rsid w:val="002911F6"/>
    <w:rsid w:val="002F29DA"/>
    <w:rsid w:val="00317FE5"/>
    <w:rsid w:val="003C18BB"/>
    <w:rsid w:val="003E3B3B"/>
    <w:rsid w:val="00446858"/>
    <w:rsid w:val="00562E52"/>
    <w:rsid w:val="00582E9E"/>
    <w:rsid w:val="005E1C57"/>
    <w:rsid w:val="006E043E"/>
    <w:rsid w:val="006F30C3"/>
    <w:rsid w:val="0076662B"/>
    <w:rsid w:val="007B0C34"/>
    <w:rsid w:val="007B402A"/>
    <w:rsid w:val="008A3911"/>
    <w:rsid w:val="00981155"/>
    <w:rsid w:val="00A047B4"/>
    <w:rsid w:val="00A8421A"/>
    <w:rsid w:val="00AE6CCD"/>
    <w:rsid w:val="00AF3A3D"/>
    <w:rsid w:val="00B307E2"/>
    <w:rsid w:val="00B50994"/>
    <w:rsid w:val="00CA7CE4"/>
    <w:rsid w:val="00DF03B7"/>
    <w:rsid w:val="00DF0DDB"/>
    <w:rsid w:val="00E563D1"/>
    <w:rsid w:val="00EB3FB6"/>
    <w:rsid w:val="00EC115E"/>
    <w:rsid w:val="00EC271E"/>
    <w:rsid w:val="00F54DD3"/>
    <w:rsid w:val="00FA3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E9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B3FB6"/>
    <w:rPr>
      <w:lang w:eastAsia="en-US"/>
    </w:rPr>
  </w:style>
  <w:style w:type="table" w:styleId="TableGrid">
    <w:name w:val="Table Grid"/>
    <w:basedOn w:val="TableNormal"/>
    <w:uiPriority w:val="99"/>
    <w:rsid w:val="00EB3FB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A7C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1</Pages>
  <Words>231</Words>
  <Characters>1317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Пастух Л.В.</dc:creator>
  <cp:keywords/>
  <dc:description/>
  <cp:lastModifiedBy>Nateikina</cp:lastModifiedBy>
  <cp:revision>18</cp:revision>
  <cp:lastPrinted>2010-12-24T11:47:00Z</cp:lastPrinted>
  <dcterms:created xsi:type="dcterms:W3CDTF">2010-11-12T17:09:00Z</dcterms:created>
  <dcterms:modified xsi:type="dcterms:W3CDTF">2010-12-28T04:51:00Z</dcterms:modified>
</cp:coreProperties>
</file>